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990" w:rsidRDefault="00963990" w:rsidP="00587E16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963990" w:rsidRDefault="00963990" w:rsidP="0058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963990" w:rsidRDefault="00963990" w:rsidP="00377A50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2015 г. по 31 декабря 2015г.</w:t>
      </w: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963990">
        <w:tc>
          <w:tcPr>
            <w:tcW w:w="1384" w:type="dxa"/>
            <w:vMerge w:val="restart"/>
            <w:vAlign w:val="center"/>
          </w:tcPr>
          <w:p w:rsidR="00963990" w:rsidRDefault="00963990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963990" w:rsidRDefault="00963990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963990" w:rsidRDefault="00963990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963990" w:rsidRDefault="00963990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963990" w:rsidRDefault="00963990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963990" w:rsidRDefault="00963990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963990" w:rsidRDefault="00963990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963990" w:rsidRDefault="00963990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963990" w:rsidRDefault="00963990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63990">
        <w:tc>
          <w:tcPr>
            <w:tcW w:w="1384" w:type="dxa"/>
            <w:vMerge/>
            <w:vAlign w:val="center"/>
          </w:tcPr>
          <w:p w:rsidR="00963990" w:rsidRDefault="00963990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963990" w:rsidRDefault="00963990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963990" w:rsidRPr="006D75E3" w:rsidRDefault="00963990" w:rsidP="006D75E3">
            <w:pPr>
              <w:jc w:val="center"/>
              <w:rPr>
                <w:sz w:val="20"/>
                <w:szCs w:val="20"/>
                <w:lang w:eastAsia="en-US"/>
              </w:rPr>
            </w:pPr>
            <w:r w:rsidRPr="006D75E3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963990" w:rsidRPr="006D75E3" w:rsidRDefault="00963990" w:rsidP="006D75E3">
            <w:pPr>
              <w:jc w:val="center"/>
              <w:rPr>
                <w:sz w:val="20"/>
                <w:szCs w:val="20"/>
                <w:lang w:eastAsia="en-US"/>
              </w:rPr>
            </w:pPr>
            <w:r w:rsidRPr="006D75E3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963990" w:rsidRPr="006D75E3" w:rsidRDefault="00963990" w:rsidP="006D75E3">
            <w:pPr>
              <w:jc w:val="center"/>
              <w:rPr>
                <w:sz w:val="20"/>
                <w:szCs w:val="20"/>
                <w:lang w:eastAsia="en-US"/>
              </w:rPr>
            </w:pPr>
            <w:r w:rsidRPr="006D75E3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963990" w:rsidRPr="006D75E3" w:rsidRDefault="00963990" w:rsidP="006D75E3">
            <w:pPr>
              <w:jc w:val="center"/>
              <w:rPr>
                <w:sz w:val="20"/>
                <w:szCs w:val="20"/>
                <w:lang w:eastAsia="en-US"/>
              </w:rPr>
            </w:pPr>
            <w:r w:rsidRPr="006D75E3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963990" w:rsidRPr="006D75E3" w:rsidRDefault="00963990" w:rsidP="006D75E3">
            <w:pPr>
              <w:jc w:val="center"/>
              <w:rPr>
                <w:sz w:val="20"/>
                <w:szCs w:val="20"/>
                <w:lang w:eastAsia="en-US"/>
              </w:rPr>
            </w:pPr>
            <w:r w:rsidRPr="006D75E3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963990" w:rsidRPr="006D75E3" w:rsidRDefault="00963990" w:rsidP="006D75E3">
            <w:pPr>
              <w:jc w:val="center"/>
              <w:rPr>
                <w:sz w:val="20"/>
                <w:szCs w:val="20"/>
                <w:lang w:eastAsia="en-US"/>
              </w:rPr>
            </w:pPr>
            <w:r w:rsidRPr="006D75E3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963990" w:rsidRPr="006D75E3" w:rsidRDefault="00963990" w:rsidP="006D75E3">
            <w:pPr>
              <w:jc w:val="center"/>
              <w:rPr>
                <w:sz w:val="20"/>
                <w:szCs w:val="20"/>
                <w:lang w:eastAsia="en-US"/>
              </w:rPr>
            </w:pPr>
            <w:r w:rsidRPr="006D75E3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963990" w:rsidRDefault="00963990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963990" w:rsidRDefault="00963990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963990" w:rsidRDefault="00963990">
            <w:pPr>
              <w:rPr>
                <w:lang w:eastAsia="en-US"/>
              </w:rPr>
            </w:pPr>
          </w:p>
        </w:tc>
      </w:tr>
      <w:tr w:rsidR="00963990">
        <w:trPr>
          <w:trHeight w:val="2447"/>
        </w:trPr>
        <w:tc>
          <w:tcPr>
            <w:tcW w:w="1384" w:type="dxa"/>
          </w:tcPr>
          <w:p w:rsidR="00963990" w:rsidRPr="006D75E3" w:rsidRDefault="00963990">
            <w:pPr>
              <w:rPr>
                <w:color w:val="333333"/>
                <w:lang w:eastAsia="en-US"/>
              </w:rPr>
            </w:pPr>
            <w:r w:rsidRPr="006D75E3">
              <w:rPr>
                <w:color w:val="333333"/>
                <w:lang w:eastAsia="en-US"/>
              </w:rPr>
              <w:t>Смирнова С.А.</w:t>
            </w:r>
          </w:p>
        </w:tc>
        <w:tc>
          <w:tcPr>
            <w:tcW w:w="1602" w:type="dxa"/>
          </w:tcPr>
          <w:p w:rsidR="00963990" w:rsidRPr="006D75E3" w:rsidRDefault="00963990" w:rsidP="006D75E3">
            <w:pPr>
              <w:jc w:val="center"/>
              <w:rPr>
                <w:color w:val="333333"/>
                <w:lang w:eastAsia="en-US"/>
              </w:rPr>
            </w:pPr>
            <w:r w:rsidRPr="006D75E3">
              <w:rPr>
                <w:color w:val="333333"/>
                <w:lang w:eastAsia="en-US"/>
              </w:rPr>
              <w:t xml:space="preserve">Директор МКОУ </w:t>
            </w:r>
            <w:r>
              <w:rPr>
                <w:color w:val="333333"/>
                <w:lang w:eastAsia="en-US"/>
              </w:rPr>
              <w:t>«Лебедев-ская О</w:t>
            </w:r>
            <w:r w:rsidRPr="006D75E3">
              <w:rPr>
                <w:color w:val="333333"/>
                <w:lang w:eastAsia="en-US"/>
              </w:rPr>
              <w:t>ОШ</w:t>
            </w:r>
            <w:r>
              <w:rPr>
                <w:color w:val="333333"/>
                <w:lang w:eastAsia="en-US"/>
              </w:rPr>
              <w:t>»</w:t>
            </w:r>
          </w:p>
        </w:tc>
        <w:tc>
          <w:tcPr>
            <w:tcW w:w="1079" w:type="dxa"/>
          </w:tcPr>
          <w:p w:rsidR="00963990" w:rsidRDefault="00963990">
            <w:pPr>
              <w:rPr>
                <w:lang w:eastAsia="en-US"/>
              </w:rPr>
            </w:pPr>
            <w:r>
              <w:rPr>
                <w:lang w:eastAsia="en-US"/>
              </w:rPr>
              <w:t>1) Жилой дом</w:t>
            </w:r>
          </w:p>
          <w:p w:rsidR="00963990" w:rsidRDefault="00963990">
            <w:pPr>
              <w:rPr>
                <w:lang w:eastAsia="en-US"/>
              </w:rPr>
            </w:pPr>
          </w:p>
          <w:p w:rsidR="00963990" w:rsidRDefault="00963990">
            <w:pPr>
              <w:rPr>
                <w:lang w:eastAsia="en-US"/>
              </w:rPr>
            </w:pPr>
            <w:r>
              <w:rPr>
                <w:lang w:eastAsia="en-US"/>
              </w:rPr>
              <w:t>2)</w:t>
            </w:r>
          </w:p>
          <w:p w:rsidR="00963990" w:rsidRDefault="00963990">
            <w:pPr>
              <w:rPr>
                <w:lang w:eastAsia="en-US"/>
              </w:rPr>
            </w:pPr>
            <w:r>
              <w:rPr>
                <w:lang w:eastAsia="en-US"/>
              </w:rPr>
              <w:t>Земель-ный участок</w:t>
            </w:r>
          </w:p>
        </w:tc>
        <w:tc>
          <w:tcPr>
            <w:tcW w:w="1080" w:type="dxa"/>
          </w:tcPr>
          <w:p w:rsidR="00963990" w:rsidRPr="006D75E3" w:rsidRDefault="00963990" w:rsidP="00235FB3">
            <w:pPr>
              <w:rPr>
                <w:color w:val="333333"/>
                <w:lang w:eastAsia="en-US"/>
              </w:rPr>
            </w:pPr>
          </w:p>
          <w:p w:rsidR="00963990" w:rsidRPr="006D75E3" w:rsidRDefault="00963990" w:rsidP="00AF1616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</w:t>
            </w:r>
            <w:r w:rsidRPr="006D75E3">
              <w:rPr>
                <w:color w:val="333333"/>
                <w:lang w:eastAsia="en-US"/>
              </w:rPr>
              <w:t>олевая</w:t>
            </w:r>
          </w:p>
          <w:p w:rsidR="00963990" w:rsidRPr="006D75E3" w:rsidRDefault="00963990" w:rsidP="006D75E3">
            <w:pPr>
              <w:jc w:val="center"/>
              <w:rPr>
                <w:color w:val="333333"/>
                <w:lang w:eastAsia="en-US"/>
              </w:rPr>
            </w:pPr>
            <w:r w:rsidRPr="006D75E3">
              <w:rPr>
                <w:color w:val="333333"/>
                <w:lang w:eastAsia="en-US"/>
              </w:rPr>
              <w:t>3/4</w:t>
            </w:r>
          </w:p>
          <w:p w:rsidR="00963990" w:rsidRPr="006D75E3" w:rsidRDefault="00963990" w:rsidP="006D75E3">
            <w:pPr>
              <w:jc w:val="center"/>
              <w:rPr>
                <w:color w:val="333333"/>
                <w:lang w:eastAsia="en-US"/>
              </w:rPr>
            </w:pPr>
          </w:p>
          <w:p w:rsidR="00963990" w:rsidRPr="006D75E3" w:rsidRDefault="00963990" w:rsidP="00235FB3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Инди-видуль-ная</w:t>
            </w:r>
          </w:p>
          <w:p w:rsidR="00963990" w:rsidRPr="006D75E3" w:rsidRDefault="00963990" w:rsidP="006D75E3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963990" w:rsidRPr="006D75E3" w:rsidRDefault="00963990" w:rsidP="00235FB3">
            <w:pPr>
              <w:rPr>
                <w:color w:val="333333"/>
                <w:lang w:eastAsia="en-US"/>
              </w:rPr>
            </w:pPr>
          </w:p>
          <w:p w:rsidR="00963990" w:rsidRPr="006D75E3" w:rsidRDefault="00963990" w:rsidP="00235FB3">
            <w:pPr>
              <w:rPr>
                <w:color w:val="333333"/>
                <w:lang w:eastAsia="en-US"/>
              </w:rPr>
            </w:pPr>
            <w:r w:rsidRPr="006D75E3">
              <w:rPr>
                <w:color w:val="333333"/>
                <w:lang w:eastAsia="en-US"/>
              </w:rPr>
              <w:t>96,5</w:t>
            </w:r>
          </w:p>
          <w:p w:rsidR="00963990" w:rsidRPr="006D75E3" w:rsidRDefault="00963990" w:rsidP="006D75E3">
            <w:pPr>
              <w:jc w:val="center"/>
              <w:rPr>
                <w:color w:val="333333"/>
                <w:lang w:eastAsia="en-US"/>
              </w:rPr>
            </w:pPr>
          </w:p>
          <w:p w:rsidR="00963990" w:rsidRPr="006D75E3" w:rsidRDefault="00963990" w:rsidP="006D75E3">
            <w:pPr>
              <w:jc w:val="center"/>
              <w:rPr>
                <w:color w:val="333333"/>
                <w:lang w:eastAsia="en-US"/>
              </w:rPr>
            </w:pPr>
          </w:p>
          <w:p w:rsidR="00963990" w:rsidRPr="006D75E3" w:rsidRDefault="00963990" w:rsidP="006D75E3">
            <w:pPr>
              <w:jc w:val="center"/>
              <w:rPr>
                <w:color w:val="333333"/>
                <w:lang w:eastAsia="en-US"/>
              </w:rPr>
            </w:pPr>
          </w:p>
          <w:p w:rsidR="00963990" w:rsidRPr="006D75E3" w:rsidRDefault="00963990" w:rsidP="006D75E3">
            <w:pPr>
              <w:jc w:val="center"/>
              <w:rPr>
                <w:color w:val="333333"/>
                <w:lang w:eastAsia="en-US"/>
              </w:rPr>
            </w:pPr>
            <w:r w:rsidRPr="006D75E3">
              <w:rPr>
                <w:color w:val="333333"/>
                <w:lang w:eastAsia="en-US"/>
              </w:rPr>
              <w:t>957</w:t>
            </w:r>
          </w:p>
          <w:p w:rsidR="00963990" w:rsidRPr="006D75E3" w:rsidRDefault="00963990" w:rsidP="006D75E3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963990" w:rsidRDefault="00963990" w:rsidP="006D75E3">
            <w:pPr>
              <w:jc w:val="center"/>
              <w:rPr>
                <w:color w:val="333333"/>
                <w:lang w:eastAsia="en-US"/>
              </w:rPr>
            </w:pPr>
          </w:p>
          <w:p w:rsidR="00963990" w:rsidRPr="006D75E3" w:rsidRDefault="00963990" w:rsidP="006D75E3">
            <w:pPr>
              <w:jc w:val="center"/>
              <w:rPr>
                <w:color w:val="333333"/>
                <w:lang w:eastAsia="en-US"/>
              </w:rPr>
            </w:pPr>
            <w:r w:rsidRPr="006D75E3">
              <w:rPr>
                <w:color w:val="333333"/>
                <w:lang w:eastAsia="en-US"/>
              </w:rPr>
              <w:t>Россия</w:t>
            </w:r>
          </w:p>
          <w:p w:rsidR="00963990" w:rsidRPr="006D75E3" w:rsidRDefault="00963990" w:rsidP="006D75E3">
            <w:pPr>
              <w:jc w:val="center"/>
              <w:rPr>
                <w:color w:val="333333"/>
                <w:lang w:eastAsia="en-US"/>
              </w:rPr>
            </w:pPr>
          </w:p>
          <w:p w:rsidR="00963990" w:rsidRPr="006D75E3" w:rsidRDefault="00963990" w:rsidP="006D75E3">
            <w:pPr>
              <w:jc w:val="center"/>
              <w:rPr>
                <w:color w:val="333333"/>
                <w:lang w:eastAsia="en-US"/>
              </w:rPr>
            </w:pPr>
          </w:p>
          <w:p w:rsidR="00963990" w:rsidRDefault="00963990" w:rsidP="006D75E3">
            <w:pPr>
              <w:jc w:val="center"/>
              <w:rPr>
                <w:color w:val="333333"/>
                <w:lang w:eastAsia="en-US"/>
              </w:rPr>
            </w:pPr>
          </w:p>
          <w:p w:rsidR="00963990" w:rsidRPr="006D75E3" w:rsidRDefault="00963990" w:rsidP="006D75E3">
            <w:pPr>
              <w:jc w:val="center"/>
              <w:rPr>
                <w:color w:val="333333"/>
                <w:lang w:eastAsia="en-US"/>
              </w:rPr>
            </w:pPr>
            <w:r w:rsidRPr="006D75E3">
              <w:rPr>
                <w:color w:val="333333"/>
                <w:lang w:eastAsia="en-US"/>
              </w:rPr>
              <w:t>Россия</w:t>
            </w:r>
          </w:p>
          <w:p w:rsidR="00963990" w:rsidRPr="006D75E3" w:rsidRDefault="00963990" w:rsidP="006D75E3">
            <w:pPr>
              <w:jc w:val="center"/>
              <w:rPr>
                <w:color w:val="333333"/>
                <w:lang w:eastAsia="en-US"/>
              </w:rPr>
            </w:pPr>
          </w:p>
          <w:p w:rsidR="00963990" w:rsidRPr="006D75E3" w:rsidRDefault="00963990" w:rsidP="00AF1616">
            <w:pPr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963990" w:rsidRDefault="00963990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963990" w:rsidRPr="006D75E3" w:rsidRDefault="00963990" w:rsidP="006D75E3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963990" w:rsidRPr="006D75E3" w:rsidRDefault="00963990" w:rsidP="006D75E3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963990" w:rsidRDefault="00963990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963990" w:rsidRPr="006D75E3" w:rsidRDefault="00963990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495315,87</w:t>
            </w:r>
          </w:p>
        </w:tc>
        <w:tc>
          <w:tcPr>
            <w:tcW w:w="1740" w:type="dxa"/>
          </w:tcPr>
          <w:p w:rsidR="00963990" w:rsidRPr="006D75E3" w:rsidRDefault="00963990">
            <w:pPr>
              <w:rPr>
                <w:color w:val="333333"/>
                <w:lang w:val="en-US" w:eastAsia="en-US"/>
              </w:rPr>
            </w:pPr>
          </w:p>
        </w:tc>
      </w:tr>
      <w:tr w:rsidR="00963990">
        <w:trPr>
          <w:trHeight w:val="839"/>
        </w:trPr>
        <w:tc>
          <w:tcPr>
            <w:tcW w:w="1384" w:type="dxa"/>
          </w:tcPr>
          <w:p w:rsidR="00963990" w:rsidRDefault="00963990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963990" w:rsidRPr="006D75E3" w:rsidRDefault="00963990" w:rsidP="006D75E3">
            <w:pPr>
              <w:jc w:val="center"/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963990" w:rsidRPr="006D75E3" w:rsidRDefault="00963990">
            <w:pPr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-</w:t>
            </w:r>
          </w:p>
        </w:tc>
        <w:tc>
          <w:tcPr>
            <w:tcW w:w="1080" w:type="dxa"/>
          </w:tcPr>
          <w:p w:rsidR="00963990" w:rsidRPr="006D75E3" w:rsidRDefault="00963990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963990" w:rsidRPr="006D75E3" w:rsidRDefault="00963990">
            <w:pPr>
              <w:rPr>
                <w:color w:val="800000"/>
                <w:lang w:eastAsia="en-US"/>
              </w:rPr>
            </w:pPr>
          </w:p>
          <w:p w:rsidR="00963990" w:rsidRPr="006D75E3" w:rsidRDefault="00963990" w:rsidP="006D75E3">
            <w:pPr>
              <w:jc w:val="center"/>
              <w:rPr>
                <w:color w:val="800000"/>
                <w:lang w:eastAsia="en-US"/>
              </w:rPr>
            </w:pPr>
          </w:p>
          <w:p w:rsidR="00963990" w:rsidRPr="006D75E3" w:rsidRDefault="00963990" w:rsidP="006D75E3">
            <w:pPr>
              <w:jc w:val="center"/>
              <w:rPr>
                <w:color w:val="800000"/>
                <w:lang w:eastAsia="en-US"/>
              </w:rPr>
            </w:pPr>
          </w:p>
          <w:p w:rsidR="00963990" w:rsidRPr="006D75E3" w:rsidRDefault="00963990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963990" w:rsidRPr="006D75E3" w:rsidRDefault="00963990">
            <w:pPr>
              <w:rPr>
                <w:color w:val="800000"/>
                <w:lang w:eastAsia="en-US"/>
              </w:rPr>
            </w:pPr>
          </w:p>
          <w:p w:rsidR="00963990" w:rsidRPr="006D75E3" w:rsidRDefault="00963990" w:rsidP="006D75E3">
            <w:pPr>
              <w:jc w:val="center"/>
              <w:rPr>
                <w:color w:val="800000"/>
                <w:lang w:eastAsia="en-US"/>
              </w:rPr>
            </w:pPr>
          </w:p>
          <w:p w:rsidR="00963990" w:rsidRPr="006D75E3" w:rsidRDefault="00963990" w:rsidP="006D75E3">
            <w:pPr>
              <w:jc w:val="center"/>
              <w:rPr>
                <w:color w:val="800000"/>
                <w:lang w:eastAsia="en-US"/>
              </w:rPr>
            </w:pPr>
          </w:p>
          <w:p w:rsidR="00963990" w:rsidRPr="006D75E3" w:rsidRDefault="00963990" w:rsidP="006D75E3">
            <w:pPr>
              <w:jc w:val="center"/>
              <w:rPr>
                <w:color w:val="800000"/>
                <w:lang w:eastAsia="en-US"/>
              </w:rPr>
            </w:pPr>
          </w:p>
          <w:p w:rsidR="00963990" w:rsidRPr="006D75E3" w:rsidRDefault="00963990" w:rsidP="006D75E3">
            <w:pPr>
              <w:jc w:val="center"/>
              <w:rPr>
                <w:color w:val="800000"/>
                <w:lang w:eastAsia="en-US"/>
              </w:rPr>
            </w:pPr>
          </w:p>
          <w:p w:rsidR="00963990" w:rsidRPr="006D75E3" w:rsidRDefault="00963990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963990" w:rsidRDefault="00963990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 Жилой дом</w:t>
            </w:r>
          </w:p>
          <w:p w:rsidR="00963990" w:rsidRDefault="00963990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2)Земель</w:t>
            </w:r>
          </w:p>
          <w:p w:rsidR="00963990" w:rsidRPr="006D75E3" w:rsidRDefault="00963990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ный участок</w:t>
            </w:r>
          </w:p>
        </w:tc>
        <w:tc>
          <w:tcPr>
            <w:tcW w:w="1080" w:type="dxa"/>
          </w:tcPr>
          <w:p w:rsidR="00963990" w:rsidRDefault="00963990" w:rsidP="006D75E3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96,5</w:t>
            </w:r>
          </w:p>
          <w:p w:rsidR="00963990" w:rsidRDefault="00963990" w:rsidP="006D75E3">
            <w:pPr>
              <w:jc w:val="center"/>
              <w:rPr>
                <w:color w:val="800000"/>
                <w:lang w:eastAsia="en-US"/>
              </w:rPr>
            </w:pPr>
          </w:p>
          <w:p w:rsidR="00963990" w:rsidRPr="006D75E3" w:rsidRDefault="00963990" w:rsidP="006D75E3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957</w:t>
            </w:r>
          </w:p>
        </w:tc>
        <w:tc>
          <w:tcPr>
            <w:tcW w:w="1080" w:type="dxa"/>
          </w:tcPr>
          <w:p w:rsidR="00963990" w:rsidRDefault="00963990" w:rsidP="006D75E3">
            <w:pPr>
              <w:jc w:val="center"/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Россия</w:t>
            </w:r>
          </w:p>
          <w:p w:rsidR="00963990" w:rsidRDefault="00963990" w:rsidP="006D75E3">
            <w:pPr>
              <w:jc w:val="center"/>
              <w:rPr>
                <w:color w:val="800000"/>
                <w:lang w:eastAsia="en-US"/>
              </w:rPr>
            </w:pPr>
          </w:p>
          <w:p w:rsidR="00963990" w:rsidRPr="006D75E3" w:rsidRDefault="00963990" w:rsidP="006D75E3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963990" w:rsidRPr="006D75E3" w:rsidRDefault="00963990">
            <w:pPr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1)Автомобиль легковой</w:t>
            </w:r>
          </w:p>
          <w:p w:rsidR="00963990" w:rsidRPr="006D75E3" w:rsidRDefault="00963990">
            <w:pPr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ДЭУ НЕКСИЯ</w:t>
            </w:r>
          </w:p>
          <w:p w:rsidR="00963990" w:rsidRDefault="00963990">
            <w:pPr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 xml:space="preserve">2) Трактор </w:t>
            </w:r>
          </w:p>
          <w:p w:rsidR="00963990" w:rsidRPr="006D75E3" w:rsidRDefault="00963990">
            <w:pPr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Т-25</w:t>
            </w:r>
          </w:p>
        </w:tc>
        <w:tc>
          <w:tcPr>
            <w:tcW w:w="1740" w:type="dxa"/>
          </w:tcPr>
          <w:p w:rsidR="00963990" w:rsidRPr="006D75E3" w:rsidRDefault="00963990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162498,55</w:t>
            </w:r>
          </w:p>
        </w:tc>
        <w:tc>
          <w:tcPr>
            <w:tcW w:w="1740" w:type="dxa"/>
          </w:tcPr>
          <w:p w:rsidR="00963990" w:rsidRPr="006D75E3" w:rsidRDefault="00963990">
            <w:pPr>
              <w:rPr>
                <w:color w:val="800000"/>
                <w:lang w:eastAsia="en-US"/>
              </w:rPr>
            </w:pPr>
          </w:p>
        </w:tc>
      </w:tr>
      <w:tr w:rsidR="00963990">
        <w:tc>
          <w:tcPr>
            <w:tcW w:w="1384" w:type="dxa"/>
          </w:tcPr>
          <w:p w:rsidR="00963990" w:rsidRDefault="00963990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Дочь</w:t>
            </w:r>
          </w:p>
        </w:tc>
        <w:tc>
          <w:tcPr>
            <w:tcW w:w="1602" w:type="dxa"/>
          </w:tcPr>
          <w:p w:rsidR="00963990" w:rsidRPr="006D75E3" w:rsidRDefault="00963990" w:rsidP="006D75E3">
            <w:pPr>
              <w:jc w:val="center"/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963990" w:rsidRPr="006D75E3" w:rsidRDefault="00963990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 Ж</w:t>
            </w:r>
            <w:r w:rsidRPr="006D75E3">
              <w:rPr>
                <w:color w:val="800000"/>
                <w:lang w:eastAsia="en-US"/>
              </w:rPr>
              <w:t>илой дом</w:t>
            </w:r>
          </w:p>
          <w:p w:rsidR="00963990" w:rsidRPr="006D75E3" w:rsidRDefault="00963990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963990" w:rsidRDefault="00963990" w:rsidP="00D46634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 xml:space="preserve">Общая </w:t>
            </w:r>
            <w:r w:rsidRPr="006D75E3">
              <w:rPr>
                <w:color w:val="800000"/>
                <w:lang w:eastAsia="en-US"/>
              </w:rPr>
              <w:t>долевая</w:t>
            </w:r>
          </w:p>
          <w:p w:rsidR="00963990" w:rsidRPr="006D75E3" w:rsidRDefault="00963990" w:rsidP="006D75E3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1/4</w:t>
            </w:r>
          </w:p>
          <w:p w:rsidR="00963990" w:rsidRPr="006D75E3" w:rsidRDefault="00963990" w:rsidP="006D75E3">
            <w:pPr>
              <w:jc w:val="center"/>
              <w:rPr>
                <w:color w:val="800000"/>
                <w:lang w:eastAsia="en-US"/>
              </w:rPr>
            </w:pPr>
          </w:p>
          <w:p w:rsidR="00963990" w:rsidRPr="006D75E3" w:rsidRDefault="00963990" w:rsidP="00CA2F45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963990" w:rsidRPr="006D75E3" w:rsidRDefault="00963990" w:rsidP="006D75E3">
            <w:pPr>
              <w:jc w:val="center"/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96,5</w:t>
            </w:r>
          </w:p>
          <w:p w:rsidR="00963990" w:rsidRPr="006D75E3" w:rsidRDefault="00963990" w:rsidP="00CA2F45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963990" w:rsidRPr="006D75E3" w:rsidRDefault="00963990" w:rsidP="006D75E3">
            <w:pPr>
              <w:jc w:val="center"/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Россия</w:t>
            </w:r>
          </w:p>
          <w:p w:rsidR="00963990" w:rsidRPr="006D75E3" w:rsidRDefault="00963990" w:rsidP="006D75E3">
            <w:pPr>
              <w:jc w:val="center"/>
              <w:rPr>
                <w:color w:val="800000"/>
                <w:lang w:eastAsia="en-US"/>
              </w:rPr>
            </w:pPr>
          </w:p>
          <w:p w:rsidR="00963990" w:rsidRPr="006D75E3" w:rsidRDefault="00963990" w:rsidP="006D75E3">
            <w:pPr>
              <w:jc w:val="center"/>
              <w:rPr>
                <w:color w:val="800000"/>
                <w:lang w:eastAsia="en-US"/>
              </w:rPr>
            </w:pPr>
          </w:p>
          <w:p w:rsidR="00963990" w:rsidRPr="006D75E3" w:rsidRDefault="00963990" w:rsidP="006D75E3">
            <w:pPr>
              <w:jc w:val="center"/>
              <w:rPr>
                <w:color w:val="800000"/>
                <w:lang w:eastAsia="en-US"/>
              </w:rPr>
            </w:pPr>
          </w:p>
          <w:p w:rsidR="00963990" w:rsidRPr="006D75E3" w:rsidRDefault="00963990" w:rsidP="00CA2F45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963990" w:rsidRDefault="00963990" w:rsidP="00CA2F4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Земель</w:t>
            </w:r>
          </w:p>
          <w:p w:rsidR="00963990" w:rsidRDefault="00963990" w:rsidP="00CA2F4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ный участок</w:t>
            </w:r>
          </w:p>
          <w:p w:rsidR="00963990" w:rsidRPr="006D75E3" w:rsidRDefault="00963990" w:rsidP="00CA2F4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приусад.</w:t>
            </w:r>
          </w:p>
        </w:tc>
        <w:tc>
          <w:tcPr>
            <w:tcW w:w="1080" w:type="dxa"/>
          </w:tcPr>
          <w:p w:rsidR="00963990" w:rsidRPr="006D75E3" w:rsidRDefault="00963990" w:rsidP="006D75E3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957</w:t>
            </w:r>
          </w:p>
        </w:tc>
        <w:tc>
          <w:tcPr>
            <w:tcW w:w="1080" w:type="dxa"/>
          </w:tcPr>
          <w:p w:rsidR="00963990" w:rsidRPr="006D75E3" w:rsidRDefault="00963990" w:rsidP="006D75E3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963990" w:rsidRPr="006D75E3" w:rsidRDefault="00963990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963990" w:rsidRPr="006D75E3" w:rsidRDefault="00963990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963990" w:rsidRPr="006D75E3" w:rsidRDefault="00963990">
            <w:pPr>
              <w:rPr>
                <w:color w:val="800000"/>
                <w:lang w:eastAsia="en-US"/>
              </w:rPr>
            </w:pPr>
          </w:p>
        </w:tc>
      </w:tr>
    </w:tbl>
    <w:p w:rsidR="00963990" w:rsidRDefault="00963990" w:rsidP="00CA2F45"/>
    <w:sectPr w:rsidR="00963990" w:rsidSect="00377A50">
      <w:pgSz w:w="16838" w:h="11906" w:orient="landscape"/>
      <w:pgMar w:top="71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E16"/>
    <w:rsid w:val="00042815"/>
    <w:rsid w:val="000E0B9D"/>
    <w:rsid w:val="000E42D1"/>
    <w:rsid w:val="00235FB3"/>
    <w:rsid w:val="00295AFF"/>
    <w:rsid w:val="00377A50"/>
    <w:rsid w:val="00541FC2"/>
    <w:rsid w:val="005751E9"/>
    <w:rsid w:val="00587E16"/>
    <w:rsid w:val="005C12B7"/>
    <w:rsid w:val="006D75E3"/>
    <w:rsid w:val="006E1575"/>
    <w:rsid w:val="006E4EB8"/>
    <w:rsid w:val="00732A72"/>
    <w:rsid w:val="008902CD"/>
    <w:rsid w:val="00927FA6"/>
    <w:rsid w:val="00936899"/>
    <w:rsid w:val="00963990"/>
    <w:rsid w:val="00970972"/>
    <w:rsid w:val="00A12466"/>
    <w:rsid w:val="00AC235F"/>
    <w:rsid w:val="00AD4FE2"/>
    <w:rsid w:val="00AF1616"/>
    <w:rsid w:val="00B11C74"/>
    <w:rsid w:val="00B2262E"/>
    <w:rsid w:val="00CA2F45"/>
    <w:rsid w:val="00CA60E9"/>
    <w:rsid w:val="00CA6CDC"/>
    <w:rsid w:val="00D46634"/>
    <w:rsid w:val="00ED0FC7"/>
    <w:rsid w:val="00EF5C19"/>
    <w:rsid w:val="00F73C16"/>
    <w:rsid w:val="00F95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7E1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87E1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123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</TotalTime>
  <Pages>1</Pages>
  <Words>156</Words>
  <Characters>894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2014-05-08T04:59:00Z</dcterms:created>
  <dcterms:modified xsi:type="dcterms:W3CDTF">2016-04-28T10:48:00Z</dcterms:modified>
</cp:coreProperties>
</file>